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1D4F" w14:textId="77777777" w:rsidR="00610E90" w:rsidRPr="00CF7C52" w:rsidRDefault="00CF2388" w:rsidP="00BB1DBB">
      <w:pPr>
        <w:pStyle w:val="Date"/>
        <w:rPr>
          <w:b w:val="0"/>
          <w:bCs w:val="0"/>
        </w:rPr>
      </w:pPr>
      <w:r w:rsidRPr="00CF7C52">
        <w:rPr>
          <w:b w:val="0"/>
          <w:bCs w:val="0"/>
        </w:rPr>
        <w:t>For Immediate Release</w:t>
      </w:r>
    </w:p>
    <w:p w14:paraId="4ED7508A" w14:textId="0DA5F7C6" w:rsidR="00610E90" w:rsidRPr="00CF7C52" w:rsidRDefault="00CF7C52" w:rsidP="00BB1DBB">
      <w:pPr>
        <w:pStyle w:val="Date"/>
        <w:rPr>
          <w:b w:val="0"/>
          <w:bCs w:val="0"/>
        </w:rPr>
      </w:pPr>
      <w:r>
        <w:rPr>
          <w:b w:val="0"/>
          <w:bCs w:val="0"/>
        </w:rPr>
        <w:t xml:space="preserve">Pub Date June </w:t>
      </w:r>
      <w:r w:rsidRPr="00CF7C52">
        <w:rPr>
          <w:b w:val="0"/>
          <w:bCs w:val="0"/>
        </w:rPr>
        <w:t>9, 2026</w:t>
      </w:r>
    </w:p>
    <w:p w14:paraId="3539AD1A" w14:textId="10CE0BD4" w:rsidR="00610E90" w:rsidRPr="00CF2388" w:rsidRDefault="00CF7C52" w:rsidP="00CF2388">
      <w:pPr>
        <w:pStyle w:val="Title"/>
        <w:ind w:firstLine="0"/>
      </w:pPr>
      <w:r>
        <w:t>In paperback reissue,</w:t>
      </w:r>
      <w:r w:rsidR="00CF2388">
        <w:t xml:space="preserve"> </w:t>
      </w:r>
      <w:proofErr w:type="spellStart"/>
      <w:r w:rsidR="00CF2388" w:rsidRPr="00CF2388">
        <w:rPr>
          <w:i/>
        </w:rPr>
        <w:t>Wonderlandscape</w:t>
      </w:r>
      <w:proofErr w:type="spellEnd"/>
      <w:r w:rsidR="00CF2388">
        <w:t xml:space="preserve"> </w:t>
      </w:r>
      <w:r>
        <w:t xml:space="preserve">doubles down on </w:t>
      </w:r>
      <w:r w:rsidR="00CF2388">
        <w:t>Yellowstone</w:t>
      </w:r>
      <w:r w:rsidR="005F2D98">
        <w:t xml:space="preserve"> National Park</w:t>
      </w:r>
      <w:r>
        <w:t xml:space="preserve"> as a mirror of American culture</w:t>
      </w:r>
    </w:p>
    <w:p w14:paraId="5E97598B" w14:textId="277B9509" w:rsidR="00CF2388" w:rsidRDefault="00CF7C52" w:rsidP="008547C0">
      <w:pPr>
        <w:ind w:firstLine="0"/>
      </w:pPr>
      <w:r w:rsidRPr="00CF7C52">
        <w:rPr>
          <w:rStyle w:val="Strong"/>
          <w:b w:val="0"/>
          <w:bCs w:val="0"/>
          <w:i w:val="0"/>
          <w:iCs/>
        </w:rPr>
        <w:t>In</w:t>
      </w:r>
      <w:r>
        <w:t xml:space="preserve"> the 2017 book</w:t>
      </w:r>
      <w:r w:rsidR="00CF2388">
        <w:t xml:space="preserve"> </w:t>
      </w:r>
      <w:proofErr w:type="spellStart"/>
      <w:r w:rsidR="00CF2388" w:rsidRPr="00CF2388">
        <w:rPr>
          <w:i/>
        </w:rPr>
        <w:t>Wonderlandscape</w:t>
      </w:r>
      <w:proofErr w:type="spellEnd"/>
      <w:r w:rsidR="00CF2388">
        <w:rPr>
          <w:i/>
        </w:rPr>
        <w:t xml:space="preserve">: </w:t>
      </w:r>
      <w:r w:rsidR="00CF2388" w:rsidRPr="00CF2388">
        <w:rPr>
          <w:i/>
        </w:rPr>
        <w:t>Yellowstone</w:t>
      </w:r>
      <w:r w:rsidR="00CF2388">
        <w:rPr>
          <w:i/>
        </w:rPr>
        <w:t xml:space="preserve"> </w:t>
      </w:r>
      <w:r w:rsidR="00CF2388" w:rsidRPr="00CF2388">
        <w:rPr>
          <w:i/>
        </w:rPr>
        <w:t>National Park and the Evolution of an American Cultural Icon</w:t>
      </w:r>
      <w:r w:rsidR="00CF2388">
        <w:t xml:space="preserve">, </w:t>
      </w:r>
      <w:r w:rsidR="00D82BE8">
        <w:t>Montana</w:t>
      </w:r>
      <w:r w:rsidR="00CF2388">
        <w:t xml:space="preserve"> </w:t>
      </w:r>
      <w:r>
        <w:t xml:space="preserve">nonfiction </w:t>
      </w:r>
      <w:r w:rsidR="00CF2388">
        <w:t>author John Clayton</w:t>
      </w:r>
      <w:r>
        <w:t xml:space="preserve"> argued that </w:t>
      </w:r>
      <w:r w:rsidR="00CC484C">
        <w:t>“Yellowstone has always acted as a reflection of American society</w:t>
      </w:r>
      <w:r w:rsidR="00CF2388">
        <w:t>.</w:t>
      </w:r>
      <w:r w:rsidR="00CC484C">
        <w:t>” With the paperback being issued after nine years</w:t>
      </w:r>
      <w:r w:rsidR="00CF2388">
        <w:t xml:space="preserve"> </w:t>
      </w:r>
      <w:r w:rsidR="00CC484C">
        <w:t xml:space="preserve">of societal change, the book’s thesis holds up, he says. “Even more so.” </w:t>
      </w:r>
    </w:p>
    <w:p w14:paraId="7E77AE89" w14:textId="1B95CA13" w:rsidR="00CC2720" w:rsidRDefault="00CC2720" w:rsidP="00CF2388">
      <w:r w:rsidRPr="00D22775">
        <w:t xml:space="preserve">In calling Yellowstone </w:t>
      </w:r>
      <w:r>
        <w:t>“</w:t>
      </w:r>
      <w:r w:rsidRPr="00D22775">
        <w:t>Wonderland,</w:t>
      </w:r>
      <w:r>
        <w:t>”</w:t>
      </w:r>
      <w:r w:rsidRPr="00D22775">
        <w:t xml:space="preserve"> the first white explorers were comparing its weird geological features to the just-published </w:t>
      </w:r>
      <w:r w:rsidRPr="00D22775">
        <w:rPr>
          <w:i/>
          <w:iCs/>
        </w:rPr>
        <w:t>Alice in Wonderland</w:t>
      </w:r>
      <w:r w:rsidRPr="00D22775">
        <w:t xml:space="preserve">. But over its history, </w:t>
      </w:r>
      <w:proofErr w:type="spellStart"/>
      <w:r>
        <w:rPr>
          <w:i/>
          <w:iCs/>
        </w:rPr>
        <w:t>Wonderlandscape</w:t>
      </w:r>
      <w:proofErr w:type="spellEnd"/>
      <w:r>
        <w:rPr>
          <w:i/>
          <w:iCs/>
        </w:rPr>
        <w:t xml:space="preserve"> </w:t>
      </w:r>
      <w:r>
        <w:t xml:space="preserve">shows, </w:t>
      </w:r>
      <w:r w:rsidRPr="00D22775">
        <w:t>Yellowstone has become famous for not only its geysers but also its wildlife, architecture, ties to the Western frontier, and status as the world’s first national park</w:t>
      </w:r>
      <w:r>
        <w:t xml:space="preserve">. Every time American cultural priorities change, the park </w:t>
      </w:r>
      <w:r w:rsidRPr="00D22775">
        <w:t>offer</w:t>
      </w:r>
      <w:r w:rsidR="00DD5EE9">
        <w:t>s</w:t>
      </w:r>
      <w:r w:rsidRPr="00D22775">
        <w:t xml:space="preserve"> previously-unappreciated wonders.</w:t>
      </w:r>
    </w:p>
    <w:p w14:paraId="728F8AF2" w14:textId="7EA659B5" w:rsidR="00CC484C" w:rsidRDefault="00CC2720" w:rsidP="00CF2388">
      <w:r>
        <w:t xml:space="preserve">For the paperback edition, </w:t>
      </w:r>
      <w:r w:rsidR="00CC484C">
        <w:t>Clayton wrote a new Afterword</w:t>
      </w:r>
      <w:r>
        <w:t xml:space="preserve">. “I knew I had to start with Kevin Costner,” he said. “The </w:t>
      </w:r>
      <w:r w:rsidRPr="00CC2720">
        <w:rPr>
          <w:i/>
          <w:iCs/>
        </w:rPr>
        <w:t>Yellowstone</w:t>
      </w:r>
      <w:r>
        <w:t xml:space="preserve"> TV show premiered</w:t>
      </w:r>
      <w:r w:rsidRPr="00CC2720">
        <w:t xml:space="preserve"> nine months after the </w:t>
      </w:r>
      <w:r>
        <w:t xml:space="preserve">book’s </w:t>
      </w:r>
      <w:r w:rsidRPr="00CC2720">
        <w:t>publication</w:t>
      </w:r>
      <w:r>
        <w:t xml:space="preserve">. </w:t>
      </w:r>
      <w:r w:rsidR="00DD5EE9">
        <w:t>And whatever you think of the show, it’s certainly a cultural phenomenon that’s changing people’s ideas about the character of greater Yellowstone.”</w:t>
      </w:r>
    </w:p>
    <w:p w14:paraId="4F1CEADF" w14:textId="35C37BE6" w:rsidR="000E736E" w:rsidRPr="000E736E" w:rsidRDefault="00DD5EE9" w:rsidP="008547C0">
      <w:r>
        <w:t>In other words, after ten stories of iconic figures in Yellowstone history, the new Afterword adds the TV show as an eleventh. “It proves the point,” Clayton says. “Yellowstone is continually reinvented as the setting for spectacularly popular works of art</w:t>
      </w:r>
      <w:r w:rsidR="00C47F84">
        <w:t xml:space="preserve"> </w:t>
      </w:r>
      <w:r>
        <w:rPr>
          <w:rFonts w:ascii="Times New Roman" w:hAnsi="Times New Roman"/>
        </w:rPr>
        <w:t>—</w:t>
      </w:r>
      <w:r w:rsidR="00C47F84">
        <w:rPr>
          <w:rFonts w:ascii="Times New Roman" w:hAnsi="Times New Roman"/>
        </w:rPr>
        <w:t xml:space="preserve"> </w:t>
      </w:r>
      <w:r>
        <w:t xml:space="preserve">from Thomas Moran’s paintings to Yogi Bear to now </w:t>
      </w:r>
      <w:r w:rsidRPr="00DD5EE9">
        <w:rPr>
          <w:i/>
          <w:iCs/>
        </w:rPr>
        <w:t>Yellowstone</w:t>
      </w:r>
      <w:r>
        <w:rPr>
          <w:i/>
          <w:iCs/>
        </w:rPr>
        <w:t>.</w:t>
      </w:r>
      <w:r>
        <w:t>”</w:t>
      </w:r>
    </w:p>
    <w:p w14:paraId="72C9634A" w14:textId="77777777" w:rsidR="00466633" w:rsidRPr="00BB1DBB" w:rsidRDefault="00000000" w:rsidP="00466633">
      <w:pPr>
        <w:pStyle w:val="Heading1"/>
      </w:pPr>
      <w:sdt>
        <w:sdtPr>
          <w:rPr>
            <w:i/>
          </w:rPr>
          <w:alias w:val="Product"/>
          <w:tag w:val="Product"/>
          <w:id w:val="894537678"/>
          <w:placeholder>
            <w:docPart w:val="7CE2B2675CEA452894BB92D961DE81CA"/>
          </w:placeholder>
          <w:dataBinding w:prefixMappings="xmlns:ns0='http://purl.org/dc/elements/1.1/' xmlns:ns1='http://schemas.openxmlformats.org/package/2006/metadata/core-properties' " w:xpath="/ns1:coreProperties[1]/ns1:category[1]" w:storeItemID="{6C3C8BC8-F283-45AE-878A-BAB7291924A1}"/>
          <w:text/>
        </w:sdtPr>
        <w:sdtContent>
          <w:proofErr w:type="spellStart"/>
          <w:r w:rsidR="00FA409B" w:rsidRPr="00C578E1">
            <w:rPr>
              <w:i/>
            </w:rPr>
            <w:t>Wonderlandscape</w:t>
          </w:r>
          <w:proofErr w:type="spellEnd"/>
        </w:sdtContent>
      </w:sdt>
      <w:r w:rsidR="00A34713">
        <w:t xml:space="preserve"> </w:t>
      </w:r>
      <w:r w:rsidR="005B3B78">
        <w:t>a</w:t>
      </w:r>
      <w:r w:rsidR="00466633" w:rsidRPr="00BB1DBB">
        <w:t>vailability</w:t>
      </w:r>
    </w:p>
    <w:p w14:paraId="32F2F104" w14:textId="57B8CA8F" w:rsidR="00610E90" w:rsidRDefault="008547C0" w:rsidP="004D7DB1">
      <w:r>
        <w:rPr>
          <w:iCs/>
        </w:rPr>
        <w:lastRenderedPageBreak/>
        <w:t xml:space="preserve">The paperback of </w:t>
      </w:r>
      <w:proofErr w:type="spellStart"/>
      <w:r w:rsidR="00FA409B">
        <w:rPr>
          <w:i/>
        </w:rPr>
        <w:t>Wonderlandscape</w:t>
      </w:r>
      <w:proofErr w:type="spellEnd"/>
      <w:r w:rsidR="00A34713">
        <w:t xml:space="preserve"> </w:t>
      </w:r>
      <w:r w:rsidR="004D7DB1">
        <w:t xml:space="preserve">will be available </w:t>
      </w:r>
      <w:r w:rsidR="005B3B78">
        <w:t xml:space="preserve">starting </w:t>
      </w:r>
      <w:r>
        <w:t>June 9</w:t>
      </w:r>
      <w:r w:rsidR="005B3B78">
        <w:t xml:space="preserve"> </w:t>
      </w:r>
      <w:r w:rsidR="004D7DB1">
        <w:t xml:space="preserve">from all traditional and online booksellers, including local independent bookstores. </w:t>
      </w:r>
      <w:r>
        <w:t xml:space="preserve">The book’s ISBN is </w:t>
      </w:r>
      <w:r w:rsidRPr="008547C0">
        <w:t>9798897106301</w:t>
      </w:r>
      <w:r>
        <w:t xml:space="preserve">. Pegasus Books are distributed by Simon &amp; Schuster. E-book and audio formats will also remain available. </w:t>
      </w:r>
    </w:p>
    <w:p w14:paraId="2D14E5EB" w14:textId="77777777" w:rsidR="00610E90" w:rsidRDefault="00E61D92">
      <w:pPr>
        <w:jc w:val="center"/>
        <w:rPr>
          <w:i/>
          <w:iCs/>
        </w:rPr>
      </w:pPr>
      <w:r>
        <w:rPr>
          <w:i/>
          <w:iCs/>
        </w:rPr>
        <w:t>###</w:t>
      </w:r>
    </w:p>
    <w:p w14:paraId="15C53C72" w14:textId="77777777" w:rsidR="00610E90" w:rsidRDefault="006F1CED" w:rsidP="00E61D92">
      <w:pPr>
        <w:pStyle w:val="Heading1"/>
      </w:pPr>
      <w:r>
        <w:t xml:space="preserve">For more information, press only: </w:t>
      </w:r>
    </w:p>
    <w:p w14:paraId="4AAC8D3F" w14:textId="77777777" w:rsidR="00A34713" w:rsidRDefault="004D7DB1" w:rsidP="003220D5">
      <w:pPr>
        <w:pStyle w:val="ContactInfo"/>
        <w:ind w:firstLine="0"/>
      </w:pPr>
      <w:r>
        <w:t xml:space="preserve">John Clayton, 406/446-3843, </w:t>
      </w:r>
      <w:hyperlink r:id="rId6" w:history="1">
        <w:r w:rsidRPr="006E4859">
          <w:rPr>
            <w:rStyle w:val="Hyperlink"/>
          </w:rPr>
          <w:t>info@johnclaytonbooks.com</w:t>
        </w:r>
      </w:hyperlink>
    </w:p>
    <w:p w14:paraId="58B38DB1" w14:textId="141D3498" w:rsidR="004D7DB1" w:rsidRDefault="004D7DB1" w:rsidP="003220D5">
      <w:pPr>
        <w:pStyle w:val="ContactInfo"/>
        <w:ind w:firstLine="0"/>
      </w:pPr>
      <w:r>
        <w:t xml:space="preserve">Review copies: Jessica Case, </w:t>
      </w:r>
      <w:hyperlink r:id="rId7" w:history="1">
        <w:r w:rsidRPr="006E4859">
          <w:rPr>
            <w:rStyle w:val="Hyperlink"/>
          </w:rPr>
          <w:t>jessica@pegasusbooks.us</w:t>
        </w:r>
      </w:hyperlink>
      <w:r>
        <w:t xml:space="preserve"> </w:t>
      </w:r>
    </w:p>
    <w:p w14:paraId="40A0FA86" w14:textId="73F13801" w:rsidR="003220D5" w:rsidRDefault="003220D5" w:rsidP="003220D5">
      <w:pPr>
        <w:pStyle w:val="ContactInfo"/>
        <w:ind w:left="720" w:hanging="720"/>
      </w:pPr>
      <w:r w:rsidRPr="003220D5">
        <w:t>High-resolution headshots</w:t>
      </w:r>
      <w:r>
        <w:t>, plus digital assets including story angles and previous praise</w:t>
      </w:r>
      <w:r w:rsidRPr="003220D5">
        <w:t>:</w:t>
      </w:r>
      <w:r>
        <w:t xml:space="preserve"> </w:t>
      </w:r>
      <w:hyperlink r:id="rId8" w:history="1">
        <w:r w:rsidRPr="00393534">
          <w:rPr>
            <w:rStyle w:val="Hyperlink"/>
          </w:rPr>
          <w:t>http://www.johnclaytonbooks.com/wonderlandscape</w:t>
        </w:r>
      </w:hyperlink>
      <w:r>
        <w:t xml:space="preserve"> </w:t>
      </w:r>
    </w:p>
    <w:p w14:paraId="7B4F970A" w14:textId="77777777" w:rsidR="00610E90" w:rsidRDefault="006F1CED" w:rsidP="00E61D92">
      <w:pPr>
        <w:pStyle w:val="Heading1"/>
      </w:pPr>
      <w:r>
        <w:t>For more</w:t>
      </w:r>
      <w:r w:rsidR="00466633">
        <w:t xml:space="preserve"> information on </w:t>
      </w:r>
      <w:sdt>
        <w:sdtPr>
          <w:rPr>
            <w:i/>
          </w:rPr>
          <w:alias w:val="Product"/>
          <w:tag w:val="Product"/>
          <w:id w:val="894537902"/>
          <w:placeholder>
            <w:docPart w:val="5AC644B685564D55A8E7B4EDCEDBB53D"/>
          </w:placeholder>
          <w:dataBinding w:prefixMappings="xmlns:ns0='http://purl.org/dc/elements/1.1/' xmlns:ns1='http://schemas.openxmlformats.org/package/2006/metadata/core-properties' " w:xpath="/ns1:coreProperties[1]/ns1:category[1]" w:storeItemID="{6C3C8BC8-F283-45AE-878A-BAB7291924A1}"/>
          <w:text/>
        </w:sdtPr>
        <w:sdtContent>
          <w:proofErr w:type="spellStart"/>
          <w:r w:rsidR="00FA409B" w:rsidRPr="00D82BE8">
            <w:rPr>
              <w:i/>
            </w:rPr>
            <w:t>Wonderlandscape</w:t>
          </w:r>
          <w:proofErr w:type="spellEnd"/>
        </w:sdtContent>
      </w:sdt>
      <w:r>
        <w:t>:</w:t>
      </w:r>
    </w:p>
    <w:p w14:paraId="37624F5F" w14:textId="77777777" w:rsidR="006F1CED" w:rsidRDefault="004D7DB1" w:rsidP="008547C0">
      <w:pPr>
        <w:pStyle w:val="ContactInfo"/>
        <w:ind w:firstLine="0"/>
      </w:pPr>
      <w:hyperlink r:id="rId9" w:history="1">
        <w:r w:rsidRPr="006E4859">
          <w:rPr>
            <w:rStyle w:val="Hyperlink"/>
          </w:rPr>
          <w:t>http://www.johnclaytonbooks.com/wonderlandscape</w:t>
        </w:r>
      </w:hyperlink>
    </w:p>
    <w:p w14:paraId="6DF411B2" w14:textId="7423D86E" w:rsidR="008547C0" w:rsidRDefault="008547C0" w:rsidP="008547C0">
      <w:pPr>
        <w:pStyle w:val="ContactInfo"/>
        <w:ind w:firstLine="0"/>
      </w:pPr>
      <w:hyperlink r:id="rId10" w:history="1">
        <w:r w:rsidRPr="00D60C4F">
          <w:rPr>
            <w:rStyle w:val="Hyperlink"/>
          </w:rPr>
          <w:t>https://www.simonandschuster.com/books/Wonderlandscape/John-Clayton/9798897106301</w:t>
        </w:r>
      </w:hyperlink>
    </w:p>
    <w:p w14:paraId="7D5171B4" w14:textId="77777777" w:rsidR="008547C0" w:rsidRDefault="008547C0" w:rsidP="008547C0">
      <w:pPr>
        <w:pStyle w:val="ContactInfo"/>
        <w:ind w:firstLine="0"/>
      </w:pPr>
    </w:p>
    <w:sectPr w:rsidR="008547C0" w:rsidSect="0061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DE24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5E8EB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F3E8D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F80CF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E0C41A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74EA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D4CBC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9421B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4049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8CE7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5C4C72"/>
    <w:multiLevelType w:val="multilevel"/>
    <w:tmpl w:val="DC24E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27529825">
    <w:abstractNumId w:val="9"/>
  </w:num>
  <w:num w:numId="2" w16cid:durableId="97794972">
    <w:abstractNumId w:val="7"/>
  </w:num>
  <w:num w:numId="3" w16cid:durableId="1196234830">
    <w:abstractNumId w:val="6"/>
  </w:num>
  <w:num w:numId="4" w16cid:durableId="174000825">
    <w:abstractNumId w:val="5"/>
  </w:num>
  <w:num w:numId="5" w16cid:durableId="1450319899">
    <w:abstractNumId w:val="4"/>
  </w:num>
  <w:num w:numId="6" w16cid:durableId="1043552700">
    <w:abstractNumId w:val="8"/>
  </w:num>
  <w:num w:numId="7" w16cid:durableId="831334835">
    <w:abstractNumId w:val="3"/>
  </w:num>
  <w:num w:numId="8" w16cid:durableId="1793589893">
    <w:abstractNumId w:val="2"/>
  </w:num>
  <w:num w:numId="9" w16cid:durableId="1496259620">
    <w:abstractNumId w:val="1"/>
  </w:num>
  <w:num w:numId="10" w16cid:durableId="335428414">
    <w:abstractNumId w:val="0"/>
  </w:num>
  <w:num w:numId="11" w16cid:durableId="951745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attachedTemplate r:id="rId1"/>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388"/>
    <w:rsid w:val="000E736E"/>
    <w:rsid w:val="002A6A86"/>
    <w:rsid w:val="002E7BB5"/>
    <w:rsid w:val="003220D5"/>
    <w:rsid w:val="00361F79"/>
    <w:rsid w:val="003A348C"/>
    <w:rsid w:val="00466633"/>
    <w:rsid w:val="004D7DB1"/>
    <w:rsid w:val="005A65E2"/>
    <w:rsid w:val="005B3B78"/>
    <w:rsid w:val="005F2D98"/>
    <w:rsid w:val="00610E90"/>
    <w:rsid w:val="006373CD"/>
    <w:rsid w:val="00645ADD"/>
    <w:rsid w:val="00654F3C"/>
    <w:rsid w:val="00657367"/>
    <w:rsid w:val="006F1CED"/>
    <w:rsid w:val="007B14A2"/>
    <w:rsid w:val="00806506"/>
    <w:rsid w:val="008547C0"/>
    <w:rsid w:val="008C6184"/>
    <w:rsid w:val="00947C6C"/>
    <w:rsid w:val="00973386"/>
    <w:rsid w:val="009D5C92"/>
    <w:rsid w:val="00A228D4"/>
    <w:rsid w:val="00A34713"/>
    <w:rsid w:val="00B67EAF"/>
    <w:rsid w:val="00BB1DBB"/>
    <w:rsid w:val="00C47F84"/>
    <w:rsid w:val="00CC2720"/>
    <w:rsid w:val="00CC484C"/>
    <w:rsid w:val="00CF0416"/>
    <w:rsid w:val="00CF2388"/>
    <w:rsid w:val="00CF7C52"/>
    <w:rsid w:val="00D82BE8"/>
    <w:rsid w:val="00DD5EE9"/>
    <w:rsid w:val="00E61D92"/>
    <w:rsid w:val="00F333C1"/>
    <w:rsid w:val="00FA4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9C70C"/>
  <w15:docId w15:val="{C5AF923D-EB65-4E6D-B665-E8DA72CA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61D92"/>
    <w:pPr>
      <w:spacing w:line="480" w:lineRule="auto"/>
      <w:ind w:firstLine="720"/>
    </w:pPr>
    <w:rPr>
      <w:rFonts w:asciiTheme="minorHAnsi" w:hAnsiTheme="minorHAnsi"/>
      <w:sz w:val="24"/>
      <w:szCs w:val="24"/>
    </w:rPr>
  </w:style>
  <w:style w:type="paragraph" w:styleId="Heading1">
    <w:name w:val="heading 1"/>
    <w:basedOn w:val="Normal"/>
    <w:next w:val="Normal"/>
    <w:link w:val="Heading1Char"/>
    <w:uiPriority w:val="9"/>
    <w:qFormat/>
    <w:rsid w:val="00A34713"/>
    <w:pPr>
      <w:ind w:firstLine="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B1DBB"/>
    <w:pPr>
      <w:spacing w:before="360"/>
      <w:jc w:val="center"/>
    </w:pPr>
    <w:rPr>
      <w:rFonts w:asciiTheme="majorHAnsi" w:hAnsiTheme="majorHAnsi"/>
      <w:b/>
      <w:bCs/>
      <w:sz w:val="28"/>
    </w:rPr>
  </w:style>
  <w:style w:type="character" w:customStyle="1" w:styleId="TitleChar">
    <w:name w:val="Title Char"/>
    <w:basedOn w:val="DefaultParagraphFont"/>
    <w:link w:val="Title"/>
    <w:uiPriority w:val="10"/>
    <w:rsid w:val="00BB1DBB"/>
    <w:rPr>
      <w:rFonts w:asciiTheme="majorHAnsi" w:hAnsiTheme="majorHAnsi"/>
      <w:b/>
      <w:bCs/>
      <w:sz w:val="28"/>
      <w:szCs w:val="24"/>
    </w:rPr>
  </w:style>
  <w:style w:type="paragraph" w:styleId="Date">
    <w:name w:val="Date"/>
    <w:basedOn w:val="Normal"/>
    <w:next w:val="Normal"/>
    <w:link w:val="DateChar"/>
    <w:uiPriority w:val="99"/>
    <w:unhideWhenUsed/>
    <w:qFormat/>
    <w:rsid w:val="00BB1DBB"/>
    <w:pPr>
      <w:spacing w:line="276" w:lineRule="auto"/>
      <w:jc w:val="right"/>
    </w:pPr>
    <w:rPr>
      <w:b/>
      <w:bCs/>
    </w:rPr>
  </w:style>
  <w:style w:type="character" w:customStyle="1" w:styleId="DateChar">
    <w:name w:val="Date Char"/>
    <w:basedOn w:val="DefaultParagraphFont"/>
    <w:link w:val="Date"/>
    <w:uiPriority w:val="99"/>
    <w:rsid w:val="00BB1DBB"/>
    <w:rPr>
      <w:rFonts w:asciiTheme="minorHAnsi" w:hAnsiTheme="minorHAnsi"/>
      <w:b/>
      <w:bCs/>
      <w:sz w:val="24"/>
      <w:szCs w:val="24"/>
    </w:rPr>
  </w:style>
  <w:style w:type="paragraph" w:styleId="Subtitle">
    <w:name w:val="Subtitle"/>
    <w:basedOn w:val="Normal"/>
    <w:next w:val="Normal"/>
    <w:link w:val="SubtitleChar"/>
    <w:uiPriority w:val="11"/>
    <w:qFormat/>
    <w:rsid w:val="00BB1DBB"/>
    <w:pPr>
      <w:spacing w:after="120"/>
      <w:jc w:val="center"/>
    </w:pPr>
    <w:rPr>
      <w:i/>
      <w:iCs/>
    </w:rPr>
  </w:style>
  <w:style w:type="character" w:customStyle="1" w:styleId="SubtitleChar">
    <w:name w:val="Subtitle Char"/>
    <w:basedOn w:val="DefaultParagraphFont"/>
    <w:link w:val="Subtitle"/>
    <w:uiPriority w:val="11"/>
    <w:rsid w:val="00BB1DBB"/>
    <w:rPr>
      <w:rFonts w:asciiTheme="minorHAnsi" w:hAnsiTheme="minorHAnsi"/>
      <w:i/>
      <w:iCs/>
      <w:sz w:val="24"/>
      <w:szCs w:val="24"/>
    </w:rPr>
  </w:style>
  <w:style w:type="character" w:customStyle="1" w:styleId="Heading1Char">
    <w:name w:val="Heading 1 Char"/>
    <w:basedOn w:val="DefaultParagraphFont"/>
    <w:link w:val="Heading1"/>
    <w:uiPriority w:val="9"/>
    <w:rsid w:val="00A34713"/>
    <w:rPr>
      <w:rFonts w:asciiTheme="minorHAnsi" w:hAnsiTheme="minorHAnsi"/>
      <w:b/>
      <w:bCs/>
      <w:sz w:val="24"/>
      <w:szCs w:val="24"/>
    </w:rPr>
  </w:style>
  <w:style w:type="character" w:styleId="PlaceholderText">
    <w:name w:val="Placeholder Text"/>
    <w:basedOn w:val="DefaultParagraphFont"/>
    <w:uiPriority w:val="99"/>
    <w:semiHidden/>
    <w:rsid w:val="00BB1DBB"/>
    <w:rPr>
      <w:color w:val="808080"/>
    </w:rPr>
  </w:style>
  <w:style w:type="paragraph" w:styleId="BalloonText">
    <w:name w:val="Balloon Text"/>
    <w:basedOn w:val="Normal"/>
    <w:link w:val="BalloonTextChar"/>
    <w:uiPriority w:val="99"/>
    <w:semiHidden/>
    <w:unhideWhenUsed/>
    <w:rsid w:val="00BB1D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DBB"/>
    <w:rPr>
      <w:rFonts w:ascii="Tahoma" w:hAnsi="Tahoma" w:cs="Tahoma"/>
      <w:sz w:val="16"/>
      <w:szCs w:val="16"/>
    </w:rPr>
  </w:style>
  <w:style w:type="character" w:styleId="Strong">
    <w:name w:val="Strong"/>
    <w:basedOn w:val="DefaultParagraphFont"/>
    <w:uiPriority w:val="22"/>
    <w:unhideWhenUsed/>
    <w:qFormat/>
    <w:rsid w:val="00E61D92"/>
    <w:rPr>
      <w:b/>
      <w:bCs/>
      <w:i/>
    </w:rPr>
  </w:style>
  <w:style w:type="paragraph" w:customStyle="1" w:styleId="ContactInfo">
    <w:name w:val="Contact Info"/>
    <w:basedOn w:val="Normal"/>
    <w:qFormat/>
    <w:rsid w:val="00E61D92"/>
    <w:pPr>
      <w:spacing w:after="240" w:line="276" w:lineRule="auto"/>
      <w:contextualSpacing/>
    </w:pPr>
  </w:style>
  <w:style w:type="paragraph" w:customStyle="1" w:styleId="SmallPrint">
    <w:name w:val="Small Print"/>
    <w:basedOn w:val="Normal"/>
    <w:qFormat/>
    <w:rsid w:val="00E61D92"/>
    <w:rPr>
      <w:sz w:val="16"/>
    </w:rPr>
  </w:style>
  <w:style w:type="character" w:customStyle="1" w:styleId="4n-j">
    <w:name w:val="_4n-j"/>
    <w:basedOn w:val="DefaultParagraphFont"/>
    <w:rsid w:val="000E736E"/>
  </w:style>
  <w:style w:type="character" w:styleId="Hyperlink">
    <w:name w:val="Hyperlink"/>
    <w:basedOn w:val="DefaultParagraphFont"/>
    <w:uiPriority w:val="99"/>
    <w:unhideWhenUsed/>
    <w:rsid w:val="004D7DB1"/>
    <w:rPr>
      <w:color w:val="0000FF" w:themeColor="hyperlink"/>
      <w:u w:val="single"/>
    </w:rPr>
  </w:style>
  <w:style w:type="character" w:customStyle="1" w:styleId="UnresolvedMention1">
    <w:name w:val="Unresolved Mention1"/>
    <w:basedOn w:val="DefaultParagraphFont"/>
    <w:uiPriority w:val="99"/>
    <w:semiHidden/>
    <w:unhideWhenUsed/>
    <w:rsid w:val="004D7DB1"/>
    <w:rPr>
      <w:color w:val="808080"/>
      <w:shd w:val="clear" w:color="auto" w:fill="E6E6E6"/>
    </w:rPr>
  </w:style>
  <w:style w:type="character" w:customStyle="1" w:styleId="xbe">
    <w:name w:val="_xbe"/>
    <w:basedOn w:val="DefaultParagraphFont"/>
    <w:rsid w:val="00B67EAF"/>
  </w:style>
  <w:style w:type="character" w:styleId="UnresolvedMention">
    <w:name w:val="Unresolved Mention"/>
    <w:basedOn w:val="DefaultParagraphFont"/>
    <w:uiPriority w:val="99"/>
    <w:rsid w:val="00854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250572">
      <w:bodyDiv w:val="1"/>
      <w:marLeft w:val="0"/>
      <w:marRight w:val="0"/>
      <w:marTop w:val="0"/>
      <w:marBottom w:val="0"/>
      <w:divBdr>
        <w:top w:val="none" w:sz="0" w:space="0" w:color="auto"/>
        <w:left w:val="none" w:sz="0" w:space="0" w:color="auto"/>
        <w:bottom w:val="none" w:sz="0" w:space="0" w:color="auto"/>
        <w:right w:val="none" w:sz="0" w:space="0" w:color="auto"/>
      </w:divBdr>
      <w:divsChild>
        <w:div w:id="1762145148">
          <w:marLeft w:val="0"/>
          <w:marRight w:val="0"/>
          <w:marTop w:val="0"/>
          <w:marBottom w:val="0"/>
          <w:divBdr>
            <w:top w:val="none" w:sz="0" w:space="0" w:color="auto"/>
            <w:left w:val="none" w:sz="0" w:space="0" w:color="auto"/>
            <w:bottom w:val="none" w:sz="0" w:space="0" w:color="auto"/>
            <w:right w:val="none" w:sz="0" w:space="0" w:color="auto"/>
          </w:divBdr>
        </w:div>
      </w:divsChild>
    </w:div>
    <w:div w:id="11267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hnclaytonbooks.com/wonderlandscap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jessica@pegasusbooks.us" TargetMode="Externa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johnclaytonbooks.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imonandschuster.com/books/Wonderlandscape/John-Clayton/9798897106301" TargetMode="External"/><Relationship Id="rId4" Type="http://schemas.openxmlformats.org/officeDocument/2006/relationships/settings" Target="settings.xml"/><Relationship Id="rId9" Type="http://schemas.openxmlformats.org/officeDocument/2006/relationships/hyperlink" Target="http://www.johnclaytonbooks.com/wonderlandscap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_w0uktu1\AppData\Roaming\Microsoft\Templates\Press%20release%20with%20product%20announc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E2B2675CEA452894BB92D961DE81CA"/>
        <w:category>
          <w:name w:val="General"/>
          <w:gallery w:val="placeholder"/>
        </w:category>
        <w:types>
          <w:type w:val="bbPlcHdr"/>
        </w:types>
        <w:behaviors>
          <w:behavior w:val="content"/>
        </w:behaviors>
        <w:guid w:val="{EC2E64BC-9216-4989-A90D-7C5224621B18}"/>
      </w:docPartPr>
      <w:docPartBody>
        <w:p w:rsidR="00920BDC" w:rsidRDefault="00945964">
          <w:pPr>
            <w:pStyle w:val="7CE2B2675CEA452894BB92D961DE81CA"/>
          </w:pPr>
          <w:r>
            <w:t>[Product]</w:t>
          </w:r>
        </w:p>
      </w:docPartBody>
    </w:docPart>
    <w:docPart>
      <w:docPartPr>
        <w:name w:val="5AC644B685564D55A8E7B4EDCEDBB53D"/>
        <w:category>
          <w:name w:val="General"/>
          <w:gallery w:val="placeholder"/>
        </w:category>
        <w:types>
          <w:type w:val="bbPlcHdr"/>
        </w:types>
        <w:behaviors>
          <w:behavior w:val="content"/>
        </w:behaviors>
        <w:guid w:val="{7EC31E48-DE83-422C-8713-B135590AD36B}"/>
      </w:docPartPr>
      <w:docPartBody>
        <w:p w:rsidR="00920BDC" w:rsidRDefault="00945964">
          <w:pPr>
            <w:pStyle w:val="5AC644B685564D55A8E7B4EDCEDBB53D"/>
          </w:pPr>
          <w:r>
            <w:t>[Product]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964"/>
    <w:rsid w:val="002A6A86"/>
    <w:rsid w:val="00500750"/>
    <w:rsid w:val="005026D5"/>
    <w:rsid w:val="005344D3"/>
    <w:rsid w:val="00657367"/>
    <w:rsid w:val="0070312F"/>
    <w:rsid w:val="007A49B0"/>
    <w:rsid w:val="007B07F4"/>
    <w:rsid w:val="007B14A2"/>
    <w:rsid w:val="007C41B7"/>
    <w:rsid w:val="00864CBC"/>
    <w:rsid w:val="00920BDC"/>
    <w:rsid w:val="00945964"/>
    <w:rsid w:val="00B72504"/>
    <w:rsid w:val="00F46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unhideWhenUsed/>
    <w:qFormat/>
    <w:rPr>
      <w:b/>
      <w:bCs/>
    </w:rPr>
  </w:style>
  <w:style w:type="character" w:styleId="PlaceholderText">
    <w:name w:val="Placeholder Text"/>
    <w:basedOn w:val="DefaultParagraphFont"/>
    <w:uiPriority w:val="99"/>
    <w:semiHidden/>
    <w:rPr>
      <w:color w:val="808080"/>
    </w:rPr>
  </w:style>
  <w:style w:type="paragraph" w:customStyle="1" w:styleId="7CE2B2675CEA452894BB92D961DE81CA">
    <w:name w:val="7CE2B2675CEA452894BB92D961DE81CA"/>
  </w:style>
  <w:style w:type="paragraph" w:customStyle="1" w:styleId="5AC644B685564D55A8E7B4EDCEDBB53D">
    <w:name w:val="5AC644B685564D55A8E7B4EDCEDBB5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CC39CFC-6E55-4236-A4AA-76433D13FD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Press release with product announcement.dotx</Template>
  <TotalTime>30</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Product press release</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press release</dc:title>
  <dc:creator>John Clayton</dc:creator>
  <cp:keywords/>
  <cp:lastModifiedBy>John Clayton</cp:lastModifiedBy>
  <cp:revision>6</cp:revision>
  <dcterms:created xsi:type="dcterms:W3CDTF">2026-04-07T21:56:00Z</dcterms:created>
  <dcterms:modified xsi:type="dcterms:W3CDTF">2026-04-16T22:57:00Z</dcterms:modified>
  <cp:category>Wonderlandscape</cp:category>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TC010178311033</vt:lpwstr>
  </property>
</Properties>
</file>